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1396"/>
        <w:gridCol w:w="2945"/>
        <w:gridCol w:w="5988"/>
        <w:gridCol w:w="4457"/>
      </w:tblGrid>
      <w:tr w:rsidR="00FF67CE" w:rsidTr="00FF67CE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7CE" w:rsidRDefault="00FF67CE" w:rsidP="00D576B3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7CE" w:rsidRDefault="00FF67CE" w:rsidP="00D576B3"/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7CE" w:rsidRDefault="00FF67CE" w:rsidP="00D576B3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67CE" w:rsidRDefault="00FF67CE" w:rsidP="00D576B3">
            <w:r>
              <w:t>Приложение 2</w:t>
            </w:r>
          </w:p>
        </w:tc>
      </w:tr>
      <w:tr w:rsidR="00FF67CE" w:rsidTr="00FF67CE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7CE" w:rsidRDefault="00FF67CE" w:rsidP="00D576B3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7CE" w:rsidRDefault="00FF67CE" w:rsidP="00D576B3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7CE" w:rsidRDefault="00FF67CE" w:rsidP="00D576B3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67CE" w:rsidRDefault="00FF67CE" w:rsidP="00D576B3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FF67CE" w:rsidTr="00FF67CE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7CE" w:rsidRDefault="00FF67CE" w:rsidP="00D576B3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7CE" w:rsidRDefault="00FF67CE" w:rsidP="00D576B3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7CE" w:rsidRDefault="00FF67CE" w:rsidP="00D576B3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67CE" w:rsidRDefault="00030BB7" w:rsidP="0034053A">
            <w:r>
              <w:t>о</w:t>
            </w:r>
            <w:r w:rsidR="00FF67CE">
              <w:t>т</w:t>
            </w:r>
            <w:r>
              <w:t xml:space="preserve"> 25.04.2019 </w:t>
            </w:r>
            <w:r w:rsidR="00FF67CE">
              <w:t xml:space="preserve">№ </w:t>
            </w:r>
            <w:r>
              <w:t>49-363</w:t>
            </w:r>
          </w:p>
        </w:tc>
      </w:tr>
      <w:tr w:rsidR="00FF67CE" w:rsidTr="00FF67CE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7CE" w:rsidRDefault="00FF67CE" w:rsidP="00D576B3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7CE" w:rsidRDefault="00FF67CE" w:rsidP="00D576B3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67CE" w:rsidRDefault="00FF67CE" w:rsidP="00D576B3">
            <w:pPr>
              <w:jc w:val="right"/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7CE" w:rsidRDefault="00FF67CE" w:rsidP="00D576B3">
            <w:r>
              <w:t xml:space="preserve">  </w:t>
            </w:r>
          </w:p>
        </w:tc>
      </w:tr>
      <w:tr w:rsidR="00FF67CE" w:rsidTr="00FF67CE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7CE" w:rsidRDefault="00FF67CE" w:rsidP="00D576B3">
            <w:pPr>
              <w:jc w:val="center"/>
            </w:pPr>
            <w:r>
              <w:t>Перечень главных администраторов доходов бюджета муниципального образования «Город Саратов», закрепляемые за ними виды (подвиды) доходов бюджета</w:t>
            </w:r>
          </w:p>
        </w:tc>
      </w:tr>
      <w:tr w:rsidR="00FF67CE" w:rsidTr="00FF67CE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7CE" w:rsidRDefault="00FF67CE" w:rsidP="00D576B3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7CE" w:rsidRDefault="00FF67CE" w:rsidP="00D576B3"/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7CE" w:rsidRDefault="00FF67CE" w:rsidP="00D576B3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7CE" w:rsidRDefault="00FF67CE" w:rsidP="00D576B3">
            <w:r>
              <w:t xml:space="preserve">  </w:t>
            </w:r>
          </w:p>
        </w:tc>
      </w:tr>
      <w:tr w:rsidR="00FF67CE" w:rsidTr="00FF67CE">
        <w:trPr>
          <w:cantSplit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7CE" w:rsidRDefault="00FF67CE" w:rsidP="00D576B3">
            <w:pPr>
              <w:jc w:val="center"/>
            </w:pPr>
            <w:r>
              <w:t>Код главного админи-стратора</w:t>
            </w:r>
          </w:p>
        </w:tc>
        <w:tc>
          <w:tcPr>
            <w:tcW w:w="29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7CE" w:rsidRDefault="00FF67CE" w:rsidP="00D576B3">
            <w:pPr>
              <w:jc w:val="center"/>
            </w:pPr>
            <w:r>
              <w:t>Код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7CE" w:rsidRDefault="00FF67CE" w:rsidP="00D576B3">
            <w:pPr>
              <w:jc w:val="center"/>
            </w:pPr>
            <w:r>
              <w:t>Наименование</w:t>
            </w:r>
          </w:p>
        </w:tc>
      </w:tr>
    </w:tbl>
    <w:p w:rsidR="00FF67CE" w:rsidRPr="00FF67CE" w:rsidRDefault="00FF67CE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96"/>
        <w:gridCol w:w="2945"/>
        <w:gridCol w:w="5988"/>
        <w:gridCol w:w="4457"/>
      </w:tblGrid>
      <w:tr w:rsidR="00FF67CE" w:rsidTr="00FF67CE">
        <w:trPr>
          <w:cantSplit/>
          <w:tblHeader/>
        </w:trPr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F67CE" w:rsidRDefault="00FF67CE" w:rsidP="00D576B3">
            <w:pPr>
              <w:jc w:val="center"/>
            </w:pPr>
            <w:r>
              <w:t>1</w:t>
            </w:r>
          </w:p>
        </w:tc>
        <w:tc>
          <w:tcPr>
            <w:tcW w:w="2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F67CE" w:rsidRDefault="00FF67CE" w:rsidP="00D576B3">
            <w:pPr>
              <w:jc w:val="center"/>
            </w:pPr>
            <w:r>
              <w:t>2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F67CE" w:rsidRDefault="00FF67CE" w:rsidP="00D576B3">
            <w:pPr>
              <w:jc w:val="center"/>
            </w:pPr>
            <w:r>
              <w:t>3</w:t>
            </w:r>
          </w:p>
        </w:tc>
      </w:tr>
      <w:tr w:rsidR="00FF67CE" w:rsidTr="00FF67CE">
        <w:trPr>
          <w:cantSplit/>
        </w:trPr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046</w:t>
            </w:r>
          </w:p>
        </w:tc>
        <w:tc>
          <w:tcPr>
            <w:tcW w:w="294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КОМИТЕТ ПО УПРАВЛЕНИЮ ИМУЩЕСТВОМ ГОРОДА САРАТОВА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1 11 01040 04 0000 120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1 11 02084 04 0000 120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 xml:space="preserve">Доходы от размещения сумм, аккумулируемых в ходе проведения аукционов по продаже акций, находящихся в собственности городских округов 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1 11 05012 04 0000 120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1 11 05024 04 0000 120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1 11 05074 04 0000 120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1 11 05312 04 0000 120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1 11 05324 04 0000 120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1 11 07014 04 0000 120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1 11 08040 04 0000 120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Средства, получаемые от передачи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FF67CE">
              <w:rPr>
                <w:vertAlign w:val="superscript"/>
              </w:rPr>
              <w:t>1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доходы от оказания платных услуг (работ) получателями средств бюджетов городских округов</w:t>
            </w:r>
            <w:r w:rsidRPr="00FF67CE">
              <w:rPr>
                <w:vertAlign w:val="superscript"/>
              </w:rPr>
              <w:t>1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доходы от компенсации затрат бюджетов городских округов</w:t>
            </w:r>
            <w:r w:rsidRPr="00FF67CE">
              <w:rPr>
                <w:vertAlign w:val="superscript"/>
              </w:rPr>
              <w:t>1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1 14 01040 04 0000 410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 от продажи квартир, находящихся в собственности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1 14 02042 04 0000 410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1 14 02043 04 0000 410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1 14 02043 04 0000 440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1 14 03040 04 0000 410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Средства от распоряжения и реализации конфискованного и иного имущества, обращенного в доходы городских округов (в части реализации основных средств по указанному имуществу)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1 14 03040 04 0000 440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Средства от распоряжения и реализации конфискованного и иного имущества, обращенного в доходы городских округов (в части реализации материальных запасов по указанному имуществу)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1 14 06012 04 0000 430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1 14 06024 04 0000 430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1 14 06312 04 0000 430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1 14 06324 04 0000 430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F67CE">
              <w:rPr>
                <w:vertAlign w:val="superscript"/>
              </w:rPr>
              <w:t>2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Невыясненные поступления, зачисляемые в бюджеты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неналоговые доходы бюджетов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Безвозмездные поступления от других бюджетов бюджетной системы Российской Федерации</w:t>
            </w:r>
            <w:r w:rsidRPr="00FF67CE">
              <w:rPr>
                <w:vertAlign w:val="superscript"/>
              </w:rPr>
              <w:t>3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47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ИЗБИРАТЕЛЬНАЯ КОМИССИЯ МУНИЦИПАЛЬНОГО ОБРАЗОВАНИЯ «ГОРОД САРАТОВ»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lastRenderedPageBreak/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доходы от оказания платных услуг (работ) получателями средств бюджетов городских округов</w:t>
            </w:r>
            <w:r w:rsidRPr="00FF67CE">
              <w:rPr>
                <w:vertAlign w:val="superscript"/>
              </w:rPr>
              <w:t>1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доходы от компенсации затрат бюджетов городских округов</w:t>
            </w:r>
            <w:r w:rsidRPr="00FF67CE">
              <w:rPr>
                <w:vertAlign w:val="superscript"/>
              </w:rPr>
              <w:t>1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F67CE">
              <w:rPr>
                <w:vertAlign w:val="superscript"/>
              </w:rPr>
              <w:t>2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Невыясненные поступления, зачисляемые в бюджеты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неналоговые доходы бюджетов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КОМИТЕТ ПО ФИНАНСАМ  АДМИНИСТРАЦИИ МУНИЦИПАЛЬНОГО ОБРАЗОВАНИЯ «ГОРОД САРАТОВ»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1 11 03040 04 0000 120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Проценты, полученные от предоставления бюджетных кредитов внутри страны за счет средств бюджетов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доходы от оказания платных услуг (работ) получателями средств бюджетов городских округов</w:t>
            </w:r>
            <w:r w:rsidRPr="00FF67CE">
              <w:rPr>
                <w:vertAlign w:val="superscript"/>
              </w:rPr>
              <w:t>1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доходы от компенсации затрат бюджетов городских округов</w:t>
            </w:r>
            <w:r w:rsidRPr="00FF67CE">
              <w:rPr>
                <w:vertAlign w:val="superscript"/>
              </w:rPr>
              <w:t>1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1 16 18040 04 0000 140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Невыясненные поступления, зачисляемые в бюджеты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неналоговые доходы бюджетов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lastRenderedPageBreak/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Безвозмездные поступления от других бюджетов бюджетной системы Российской Федерации</w:t>
            </w:r>
            <w:r w:rsidRPr="00FF67CE">
              <w:rPr>
                <w:vertAlign w:val="superscript"/>
              </w:rPr>
              <w:t>3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2 08 04000 04 0000 150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FF67CE">
              <w:rPr>
                <w:vertAlign w:val="superscript"/>
              </w:rPr>
              <w:t>4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САРАТОВСКАЯ ГОРОДСКАЯ ДУМА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доходы от оказания платных услуг (работ) получателями средств бюджетов городских округов</w:t>
            </w:r>
            <w:r w:rsidRPr="00FF67CE">
              <w:rPr>
                <w:vertAlign w:val="superscript"/>
              </w:rPr>
              <w:t>1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доходы от компенсации затрат бюджетов городских округов</w:t>
            </w:r>
            <w:r w:rsidRPr="00FF67CE">
              <w:rPr>
                <w:vertAlign w:val="superscript"/>
              </w:rPr>
              <w:t>1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F67CE">
              <w:rPr>
                <w:vertAlign w:val="superscript"/>
              </w:rPr>
              <w:t>2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Невыясненные поступления, зачисляемые в бюджеты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УПРАВЛЕНИЕ ПО КУЛЬТУРЕ АДМИНИСТРАЦИИ МУНИЦИПАЛЬНОГО ОБРАЗОВАНИЯ «ГОРОД САРАТОВ»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доходы от оказания платных услуг (работ) получателями средств бюджетов городских округов</w:t>
            </w:r>
            <w:r w:rsidRPr="00FF67CE">
              <w:rPr>
                <w:vertAlign w:val="superscript"/>
              </w:rPr>
              <w:t>1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lastRenderedPageBreak/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доходы от компенсации затрат бюджетов городских округов</w:t>
            </w:r>
            <w:r w:rsidRPr="00FF67CE">
              <w:rPr>
                <w:vertAlign w:val="superscript"/>
              </w:rPr>
              <w:t>1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F67CE">
              <w:rPr>
                <w:vertAlign w:val="superscript"/>
              </w:rPr>
              <w:t>2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Невыясненные поступления, зачисляемые в бюджеты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неналоговые доходы бюджетов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Безвозмездные поступления от других бюджетов бюджетной системы Российской Федерации</w:t>
            </w:r>
            <w:r w:rsidRPr="00FF67CE">
              <w:rPr>
                <w:vertAlign w:val="superscript"/>
              </w:rPr>
              <w:t>3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 бюджетов городских округов от возврата организациями остатков субсидий прошлых лет</w:t>
            </w:r>
            <w:r w:rsidRPr="00FF67CE">
              <w:rPr>
                <w:vertAlign w:val="superscript"/>
              </w:rPr>
              <w:t>4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FF67CE">
              <w:rPr>
                <w:vertAlign w:val="superscript"/>
              </w:rPr>
              <w:t>4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УПРАВЛЕНИЕ ПО ТРУДУ И СОЦИАЛЬНОМУ РАЗВИТИЮ АДМИНИСТРАЦИИ МУНИЦИПАЛЬНОГО ОБРАЗОВАНИЯ «ГОРОД САРАТОВ»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доходы от оказания платных услуг (работ) получателями средств бюджетов городских округов</w:t>
            </w:r>
            <w:r w:rsidRPr="00FF67CE">
              <w:rPr>
                <w:vertAlign w:val="superscript"/>
              </w:rPr>
              <w:t>1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доходы от компенсации затрат бюджетов городских округов</w:t>
            </w:r>
            <w:r w:rsidRPr="00FF67CE">
              <w:rPr>
                <w:vertAlign w:val="superscript"/>
              </w:rPr>
              <w:t>1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F67CE">
              <w:rPr>
                <w:vertAlign w:val="superscript"/>
              </w:rPr>
              <w:t>2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lastRenderedPageBreak/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Невыясненные поступления, зачисляемые в бюджеты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Безвозмездные поступления от других бюджетов бюджетной системы Российской Федерации</w:t>
            </w:r>
            <w:r w:rsidRPr="00FF67CE">
              <w:rPr>
                <w:vertAlign w:val="superscript"/>
              </w:rPr>
              <w:t>3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FF67CE">
              <w:rPr>
                <w:vertAlign w:val="superscript"/>
              </w:rPr>
              <w:t>4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доходы от оказания платных услуг (работ) получателями средств бюджетов городских округов</w:t>
            </w:r>
            <w:r w:rsidRPr="00FF67CE">
              <w:rPr>
                <w:vertAlign w:val="superscript"/>
              </w:rPr>
              <w:t>1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доходы от компенсации затрат бюджетов городских округов</w:t>
            </w:r>
            <w:r w:rsidRPr="00FF67CE">
              <w:rPr>
                <w:vertAlign w:val="superscript"/>
              </w:rPr>
              <w:t>1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F67CE">
              <w:rPr>
                <w:vertAlign w:val="superscript"/>
              </w:rPr>
              <w:t>2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Невыясненные поступления, зачисляемые в бюджеты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Безвозмездные поступления от других бюджетов бюджетной системы Российской Федерации</w:t>
            </w:r>
            <w:r w:rsidRPr="00FF67CE">
              <w:rPr>
                <w:vertAlign w:val="superscript"/>
              </w:rPr>
              <w:t>3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FF67CE">
              <w:rPr>
                <w:vertAlign w:val="superscript"/>
              </w:rPr>
              <w:t>4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доходы от оказания платных услуг (работ) получателями средств бюджетов городских округов</w:t>
            </w:r>
            <w:r w:rsidRPr="00FF67CE">
              <w:rPr>
                <w:vertAlign w:val="superscript"/>
              </w:rPr>
              <w:t>1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доходы от компенсации затрат бюджетов городских округов</w:t>
            </w:r>
            <w:r w:rsidRPr="00FF67CE">
              <w:rPr>
                <w:vertAlign w:val="superscript"/>
              </w:rPr>
              <w:t>1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lastRenderedPageBreak/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Невыясненные поступления, зачисляемые в бюджеты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неналоговые доходы бюджетов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Безвозмездные поступления от других бюджетов бюджетной системы Российской Федерации</w:t>
            </w:r>
            <w:r w:rsidRPr="00FF67CE">
              <w:rPr>
                <w:vertAlign w:val="superscript"/>
              </w:rPr>
              <w:t>3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 бюджетов городских округов от возврата организациями остатков субсидий прошлых лет</w:t>
            </w:r>
            <w:r w:rsidRPr="00FF67CE">
              <w:rPr>
                <w:vertAlign w:val="superscript"/>
              </w:rPr>
              <w:t>4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FF67CE">
              <w:rPr>
                <w:vertAlign w:val="superscript"/>
              </w:rPr>
              <w:t>4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АДМИНИСТРАЦИЯ МУНИЦИПАЛЬНОГО ОБРАЗОВАНИЯ «ГОРОД САРАТОВ»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1 08 07150 01 0000 110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Государственная пошлина за выдачу разрешения на установку рекламной конструкции</w:t>
            </w:r>
            <w:r w:rsidRPr="00FF67CE">
              <w:rPr>
                <w:vertAlign w:val="superscript"/>
              </w:rPr>
              <w:t>1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доходы от оказания платных услуг (работ) получателями средств бюджетов городских округов</w:t>
            </w:r>
            <w:r w:rsidRPr="00FF67CE">
              <w:rPr>
                <w:vertAlign w:val="superscript"/>
              </w:rPr>
              <w:t>1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доходы от компенсации затрат бюджетов городских округов</w:t>
            </w:r>
            <w:r w:rsidRPr="00FF67CE">
              <w:rPr>
                <w:vertAlign w:val="superscript"/>
              </w:rPr>
              <w:t>1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F67CE">
              <w:rPr>
                <w:vertAlign w:val="superscript"/>
              </w:rPr>
              <w:t>2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1 16 43000 01 0000 140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1 16 51020 02 0000 140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lastRenderedPageBreak/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Невыясненные поступления, зачисляемые в бюджеты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Безвозмездные поступления от других бюджетов бюджетной системы Российской Федерации</w:t>
            </w:r>
            <w:r w:rsidRPr="00FF67CE">
              <w:rPr>
                <w:vertAlign w:val="superscript"/>
              </w:rPr>
              <w:t>3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 бюджетов городских округов от возврата организациями остатков субсидий прошлых лет</w:t>
            </w:r>
            <w:r w:rsidRPr="00FF67CE">
              <w:rPr>
                <w:vertAlign w:val="superscript"/>
              </w:rPr>
              <w:t>4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FF67CE">
              <w:rPr>
                <w:vertAlign w:val="superscript"/>
              </w:rPr>
              <w:t>4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1 12 05040 04 0000 120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Плата за пользование водными объектами, находящимися в собственности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доходы от оказания платных услуг (работ) получателями средств бюджетов городских округов</w:t>
            </w:r>
            <w:r w:rsidRPr="00FF67CE">
              <w:rPr>
                <w:vertAlign w:val="superscript"/>
              </w:rPr>
              <w:t>1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доходы от компенсации затрат бюджетов городских округов</w:t>
            </w:r>
            <w:r w:rsidRPr="00FF67CE">
              <w:rPr>
                <w:vertAlign w:val="superscript"/>
              </w:rPr>
              <w:t>1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F67CE">
              <w:rPr>
                <w:vertAlign w:val="superscript"/>
              </w:rPr>
              <w:t>2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Невыясненные поступления, зачисляемые в бюджеты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Безвозмездные поступления от других бюджетов бюджетной системы Российской Федерации</w:t>
            </w:r>
            <w:r w:rsidRPr="00FF67CE">
              <w:rPr>
                <w:vertAlign w:val="superscript"/>
              </w:rPr>
              <w:t>3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FF67CE">
              <w:rPr>
                <w:vertAlign w:val="superscript"/>
              </w:rPr>
              <w:t>4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КОМИТЕТ ПО ГРАДОСТРОИТЕЛЬСТВУ И АРХИТЕКТУРЕ АДМИНИСТРАЦИИ МУНИЦИПАЛЬНОГО ОБРАЗОВАНИЯ «ГОРОД САРАТОВ»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доходы от оказания платных услуг (работ) получателями средств бюджетов городских округов</w:t>
            </w:r>
            <w:r w:rsidRPr="00FF67CE">
              <w:rPr>
                <w:vertAlign w:val="superscript"/>
              </w:rPr>
              <w:t>1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доходы от компенсации затрат бюджетов городских округов</w:t>
            </w:r>
            <w:r w:rsidRPr="00FF67CE">
              <w:rPr>
                <w:vertAlign w:val="superscript"/>
              </w:rPr>
              <w:t>1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lastRenderedPageBreak/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Невыясненные поступления, зачисляемые в бюджеты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неналоговые доходы бюджетов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Безвозмездные поступления от других бюджетов бюджетной системы Российской Федерации</w:t>
            </w:r>
            <w:r w:rsidRPr="00FF67CE">
              <w:rPr>
                <w:vertAlign w:val="superscript"/>
              </w:rPr>
              <w:t>3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FF67CE">
              <w:rPr>
                <w:vertAlign w:val="superscript"/>
              </w:rPr>
              <w:t>4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КОНТРОЛЬНО-СЧЕТНАЯ ПАЛАТА МУНИЦИПАЛЬНОГО ОБРАЗОВАНИЯ «ГОРОД САРАТОВ»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доходы от оказания платных услуг (работ) получателями средств бюджетов городских округов</w:t>
            </w:r>
            <w:r w:rsidRPr="00FF67CE">
              <w:rPr>
                <w:vertAlign w:val="superscript"/>
              </w:rPr>
              <w:t>1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доходы от компенсации затрат бюджетов городских округов</w:t>
            </w:r>
            <w:r w:rsidRPr="00FF67CE">
              <w:rPr>
                <w:vertAlign w:val="superscript"/>
              </w:rPr>
              <w:t>1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1 16 18040 04 0000 140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F67CE">
              <w:rPr>
                <w:vertAlign w:val="superscript"/>
              </w:rPr>
              <w:t>2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Невыясненные поступления, зачисляемые в бюджеты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lastRenderedPageBreak/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доходы от оказания платных услуг (работ) получателями средств бюджетов городских округов</w:t>
            </w:r>
            <w:r w:rsidRPr="00FF67CE">
              <w:rPr>
                <w:vertAlign w:val="superscript"/>
              </w:rPr>
              <w:t>1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доходы от компенсации затрат бюджетов городских округов</w:t>
            </w:r>
            <w:r w:rsidRPr="00FF67CE">
              <w:rPr>
                <w:vertAlign w:val="superscript"/>
              </w:rPr>
              <w:t>1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F67CE">
              <w:rPr>
                <w:vertAlign w:val="superscript"/>
              </w:rPr>
              <w:t>2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Невыясненные поступления, зачисляемые в бюджеты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неналоговые доходы бюджетов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КОМИТЕТ ПО ОБРАЗОВАНИЮ АДМИНИСТРАЦИИ МУНИЦИПАЛЬНОГО ОБРАЗОВАНИЯ «ГОРОД САРАТОВ»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доходы от оказания платных услуг (работ) получателями средств бюджетов городских округов</w:t>
            </w:r>
            <w:r w:rsidRPr="00FF67CE">
              <w:rPr>
                <w:vertAlign w:val="superscript"/>
              </w:rPr>
              <w:t>1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доходы от компенсации затрат бюджетов городских округов</w:t>
            </w:r>
            <w:r w:rsidRPr="00FF67CE">
              <w:rPr>
                <w:vertAlign w:val="superscript"/>
              </w:rPr>
              <w:t>1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F67CE">
              <w:rPr>
                <w:vertAlign w:val="superscript"/>
              </w:rPr>
              <w:t>2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lastRenderedPageBreak/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Невыясненные поступления, зачисляемые в бюджеты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неналоговые доходы бюджетов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Безвозмездные поступления от других бюджетов бюджетной системы Российской Федерации</w:t>
            </w:r>
            <w:r w:rsidRPr="00FF67CE">
              <w:rPr>
                <w:vertAlign w:val="superscript"/>
              </w:rPr>
              <w:t>3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 бюджетов городских округов от возврата организациями остатков субсидий прошлых лет</w:t>
            </w:r>
            <w:r w:rsidRPr="00FF67CE">
              <w:rPr>
                <w:vertAlign w:val="superscript"/>
              </w:rPr>
              <w:t>4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FF67CE">
              <w:rPr>
                <w:vertAlign w:val="superscript"/>
              </w:rPr>
              <w:t>4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1 08 07173 01 0000 110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  <w:r w:rsidRPr="00FF67CE">
              <w:rPr>
                <w:vertAlign w:val="superscript"/>
              </w:rPr>
              <w:t>1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доходы от оказания платных услуг (работ) получателями средств бюджетов городских округов</w:t>
            </w:r>
            <w:r w:rsidRPr="00FF67CE">
              <w:rPr>
                <w:vertAlign w:val="superscript"/>
              </w:rPr>
              <w:t>1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доходы от компенсации затрат бюджетов городских округов</w:t>
            </w:r>
            <w:r w:rsidRPr="00FF67CE">
              <w:rPr>
                <w:vertAlign w:val="superscript"/>
              </w:rPr>
              <w:t>1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F67CE">
              <w:rPr>
                <w:vertAlign w:val="superscript"/>
              </w:rPr>
              <w:t>2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lastRenderedPageBreak/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1 16 37030 04 0000 140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Невыясненные поступления, зачисляемые в бюджеты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неналоговые доходы бюджетов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Безвозмездные поступления от других бюджетов бюджетной системы Российской Федерации</w:t>
            </w:r>
            <w:r w:rsidRPr="00FF67CE">
              <w:rPr>
                <w:vertAlign w:val="superscript"/>
              </w:rPr>
              <w:t>3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 бюджетов городских округов от возврата организациями остатков субсидий прошлых лет</w:t>
            </w:r>
            <w:r w:rsidRPr="00FF67CE">
              <w:rPr>
                <w:vertAlign w:val="superscript"/>
              </w:rPr>
              <w:t>4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FF67CE">
              <w:rPr>
                <w:vertAlign w:val="superscript"/>
              </w:rPr>
              <w:t>4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АДМИНИСТРАЦИЯ ЛЕНИНСКОГО РАЙОНА МУНИЦИПАЛЬНОГО ОБРАЗОВАНИЯ «ГОРОД САРАТОВ»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FF67CE">
              <w:rPr>
                <w:vertAlign w:val="superscript"/>
              </w:rPr>
              <w:t>1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доходы от оказания платных услуг (работ) получателями средств бюджетов городских округов</w:t>
            </w:r>
            <w:r w:rsidRPr="00FF67CE">
              <w:rPr>
                <w:vertAlign w:val="superscript"/>
              </w:rPr>
              <w:t>1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доходы от компенсации затрат бюджетов городских округов</w:t>
            </w:r>
            <w:r w:rsidRPr="00FF67CE">
              <w:rPr>
                <w:vertAlign w:val="superscript"/>
              </w:rPr>
              <w:t>1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F67CE">
              <w:rPr>
                <w:vertAlign w:val="superscript"/>
              </w:rPr>
              <w:t>2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lastRenderedPageBreak/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Невыясненные поступления, зачисляемые в бюджеты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неналоговые доходы бюджетов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 бюджетов городских округов от возврата организациями остатков субсидий прошлых лет</w:t>
            </w:r>
            <w:r w:rsidRPr="00FF67CE">
              <w:rPr>
                <w:vertAlign w:val="superscript"/>
              </w:rPr>
              <w:t>4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FF67CE">
              <w:rPr>
                <w:vertAlign w:val="superscript"/>
              </w:rPr>
              <w:t>1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доходы от оказания платных услуг (работ) получателями средств бюджетов городских округов</w:t>
            </w:r>
            <w:r w:rsidRPr="00FF67CE">
              <w:rPr>
                <w:vertAlign w:val="superscript"/>
              </w:rPr>
              <w:t>1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доходы от компенсации затрат бюджетов городских округов</w:t>
            </w:r>
            <w:r w:rsidRPr="00FF67CE">
              <w:rPr>
                <w:vertAlign w:val="superscript"/>
              </w:rPr>
              <w:t>1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F67CE">
              <w:rPr>
                <w:vertAlign w:val="superscript"/>
              </w:rPr>
              <w:t>2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Невыясненные поступления, зачисляемые в бюджеты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неналоговые доходы бюджетов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 бюджетов городских округов от возврата организациями остатков субсидий прошлых лет</w:t>
            </w:r>
            <w:r w:rsidRPr="00FF67CE">
              <w:rPr>
                <w:vertAlign w:val="superscript"/>
              </w:rPr>
              <w:t>4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АДМИНИСТРАЦИЯ ОКТЯБРЬСКОГО РАЙОНА МУНИЦИПАЛЬНОГО ОБРАЗОВАНИЯ «ГОРОД САРАТОВ»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lastRenderedPageBreak/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FF67CE">
              <w:rPr>
                <w:vertAlign w:val="superscript"/>
              </w:rPr>
              <w:t>1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доходы от оказания платных услуг (работ) получателями средств бюджетов городских округов</w:t>
            </w:r>
            <w:r w:rsidRPr="00FF67CE">
              <w:rPr>
                <w:vertAlign w:val="superscript"/>
              </w:rPr>
              <w:t>1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доходы от компенсации затрат бюджетов городских округов</w:t>
            </w:r>
            <w:r w:rsidRPr="00FF67CE">
              <w:rPr>
                <w:vertAlign w:val="superscript"/>
              </w:rPr>
              <w:t>1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F67CE">
              <w:rPr>
                <w:vertAlign w:val="superscript"/>
              </w:rPr>
              <w:t>2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Невыясненные поступления, зачисляемые в бюджеты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неналоговые доходы бюджетов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 бюджетов городских округов от возврата организациями остатков субсидий прошлых лет</w:t>
            </w:r>
            <w:r w:rsidRPr="00FF67CE">
              <w:rPr>
                <w:vertAlign w:val="superscript"/>
              </w:rPr>
              <w:t>4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АДМИНИСТРАЦИЯ ФРУНЗЕНСКОГО РАЙОНА МУНИЦИПАЛЬНОГО ОБРАЗОВАНИЯ «ГОРОД САРАТОВ»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FF67CE">
              <w:rPr>
                <w:vertAlign w:val="superscript"/>
              </w:rPr>
              <w:t>1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lastRenderedPageBreak/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доходы от оказания платных услуг (работ) получателями средств бюджетов городских округов</w:t>
            </w:r>
            <w:r w:rsidRPr="00FF67CE">
              <w:rPr>
                <w:vertAlign w:val="superscript"/>
              </w:rPr>
              <w:t>1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доходы от компенсации затрат бюджетов городских округов</w:t>
            </w:r>
            <w:r w:rsidRPr="00FF67CE">
              <w:rPr>
                <w:vertAlign w:val="superscript"/>
              </w:rPr>
              <w:t>1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F67CE">
              <w:rPr>
                <w:vertAlign w:val="superscript"/>
              </w:rPr>
              <w:t>2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Невыясненные поступления, зачисляемые в бюджеты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неналоговые доходы бюджетов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 бюджетов городских округов от возврата организациями остатков субсидий прошлых лет</w:t>
            </w:r>
            <w:r w:rsidRPr="00FF67CE">
              <w:rPr>
                <w:vertAlign w:val="superscript"/>
              </w:rPr>
              <w:t>4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FF67CE">
              <w:rPr>
                <w:vertAlign w:val="superscript"/>
              </w:rPr>
              <w:t>1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доходы от оказания платных услуг (работ) получателями средств бюджетов городских округов</w:t>
            </w:r>
            <w:r w:rsidRPr="00FF67CE">
              <w:rPr>
                <w:vertAlign w:val="superscript"/>
              </w:rPr>
              <w:t>1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доходы от компенсации затрат бюджетов городских округов</w:t>
            </w:r>
            <w:r w:rsidRPr="00FF67CE">
              <w:rPr>
                <w:vertAlign w:val="superscript"/>
              </w:rPr>
              <w:t>1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F67CE">
              <w:rPr>
                <w:vertAlign w:val="superscript"/>
              </w:rPr>
              <w:t>2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lastRenderedPageBreak/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Невыясненные поступления, зачисляемые в бюджеты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неналоговые доходы бюджетов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 бюджетов городских округов от возврата организациями остатков субсидий прошлых лет</w:t>
            </w:r>
            <w:r w:rsidRPr="00FF67CE">
              <w:rPr>
                <w:vertAlign w:val="superscript"/>
              </w:rPr>
              <w:t>4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АДМИНИСТРАЦИЯ ВОЛЖСКОГО РАЙОНА МУНИЦИПАЛЬНОГО ОБРАЗОВАНИЯ «ГОРОД САРАТОВ»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FF67CE">
              <w:rPr>
                <w:vertAlign w:val="superscript"/>
              </w:rPr>
              <w:t>1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доходы от оказания платных услуг (работ) получателями средств бюджетов городских округов</w:t>
            </w:r>
            <w:r w:rsidRPr="00FF67CE">
              <w:rPr>
                <w:vertAlign w:val="superscript"/>
              </w:rPr>
              <w:t>1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доходы от компенсации затрат бюджетов городских округов</w:t>
            </w:r>
            <w:r w:rsidRPr="00FF67CE">
              <w:rPr>
                <w:vertAlign w:val="superscript"/>
              </w:rPr>
              <w:t>1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F67CE">
              <w:rPr>
                <w:vertAlign w:val="superscript"/>
              </w:rPr>
              <w:t>2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lastRenderedPageBreak/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Невыясненные поступления, зачисляемые в бюджеты городских округов</w:t>
            </w:r>
          </w:p>
        </w:tc>
      </w:tr>
      <w:tr w:rsidR="00FF67CE" w:rsidTr="00615E99">
        <w:trPr>
          <w:cantSplit/>
          <w:trHeight w:val="562"/>
        </w:trPr>
        <w:tc>
          <w:tcPr>
            <w:tcW w:w="1396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>255</w:t>
            </w:r>
          </w:p>
          <w:p w:rsidR="00FF67CE" w:rsidRDefault="00FF67CE" w:rsidP="00D576B3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FF67CE" w:rsidRDefault="00FF67CE" w:rsidP="00D576B3">
            <w:pPr>
              <w:jc w:val="center"/>
            </w:pPr>
            <w:r>
              <w:t xml:space="preserve">1 17 05040 04 0000 180 </w:t>
            </w:r>
          </w:p>
          <w:p w:rsidR="00FF67CE" w:rsidRDefault="00FF67CE" w:rsidP="00D576B3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FF67CE" w:rsidRDefault="00FF67CE" w:rsidP="00D576B3">
            <w:r>
              <w:t>Прочие неналоговые доходы бюджетов городских округов</w:t>
            </w:r>
          </w:p>
          <w:p w:rsidR="00FF67CE" w:rsidRDefault="00FF67CE" w:rsidP="00D576B3">
            <w:r>
              <w:t>Доходы бюджетов городских округов от возврата организациями остатков субсидий прошлых лет</w:t>
            </w:r>
            <w:r w:rsidRPr="00FF67CE">
              <w:rPr>
                <w:vertAlign w:val="superscript"/>
              </w:rPr>
              <w:t>4</w:t>
            </w:r>
          </w:p>
        </w:tc>
      </w:tr>
      <w:tr w:rsidR="00FF67CE" w:rsidTr="00FF67CE">
        <w:trPr>
          <w:cantSplit/>
        </w:trPr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7CE" w:rsidRDefault="00FF67CE" w:rsidP="00D576B3"/>
        </w:tc>
        <w:tc>
          <w:tcPr>
            <w:tcW w:w="2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7CE" w:rsidRDefault="00FF67CE" w:rsidP="00D576B3"/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7CE" w:rsidRDefault="00FF67CE" w:rsidP="00D576B3"/>
        </w:tc>
        <w:tc>
          <w:tcPr>
            <w:tcW w:w="4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7CE" w:rsidRDefault="00FF67CE" w:rsidP="00D576B3"/>
        </w:tc>
      </w:tr>
      <w:tr w:rsidR="00FF67CE" w:rsidTr="00FF67CE">
        <w:trPr>
          <w:cantSplit/>
        </w:trPr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7CE" w:rsidRDefault="00FF67CE" w:rsidP="00D576B3">
            <w:r>
              <w:t xml:space="preserve">  </w:t>
            </w:r>
          </w:p>
        </w:tc>
        <w:tc>
          <w:tcPr>
            <w:tcW w:w="2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67CE" w:rsidRDefault="00FF67CE" w:rsidP="00D576B3"/>
        </w:tc>
        <w:tc>
          <w:tcPr>
            <w:tcW w:w="5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67CE" w:rsidRDefault="00FF67CE" w:rsidP="00D576B3"/>
        </w:tc>
        <w:tc>
          <w:tcPr>
            <w:tcW w:w="4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67CE" w:rsidRDefault="00FF67CE" w:rsidP="00D576B3"/>
        </w:tc>
      </w:tr>
      <w:tr w:rsidR="00FF67CE" w:rsidTr="00FF67CE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67CE" w:rsidRDefault="00FF67CE" w:rsidP="00D576B3">
            <w:r w:rsidRPr="00FF67CE">
              <w:rPr>
                <w:vertAlign w:val="superscript"/>
              </w:rPr>
              <w:t>1</w:t>
            </w:r>
            <w:r>
              <w:t xml:space="preserve"> Главным администратором может осуществляться администрирование поступлений по всем группам подвидов данного вида доходов</w:t>
            </w:r>
          </w:p>
        </w:tc>
      </w:tr>
      <w:tr w:rsidR="00FF67CE" w:rsidTr="00FF67CE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67CE" w:rsidRDefault="00FF67CE" w:rsidP="00D576B3">
            <w:r w:rsidRPr="00FF67CE">
              <w:rPr>
                <w:vertAlign w:val="superscript"/>
              </w:rPr>
              <w:t>2</w:t>
            </w:r>
            <w:r>
              <w:t xml:space="preserve"> Главным администратором может осуществляться администрирование поступлений по всем подстатьям данной статьи и по всем группам подвидов данного вида доходов</w:t>
            </w:r>
          </w:p>
        </w:tc>
      </w:tr>
      <w:tr w:rsidR="00FF67CE" w:rsidTr="00FF67CE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67CE" w:rsidRDefault="00FF67CE" w:rsidP="00D576B3">
            <w:r w:rsidRPr="00FF67CE">
              <w:rPr>
                <w:vertAlign w:val="superscript"/>
              </w:rPr>
              <w:t>3</w:t>
            </w:r>
            <w:r>
              <w:t xml:space="preserve"> Главным администратором может осуществляться администрирование поступлений по всем статьям, подстатьям с элементом 04, группам подвидов данного вида доходов</w:t>
            </w:r>
          </w:p>
        </w:tc>
      </w:tr>
      <w:tr w:rsidR="00FF67CE" w:rsidTr="00FF67CE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67CE" w:rsidRDefault="00FF67CE" w:rsidP="00D576B3">
            <w:r w:rsidRPr="00FF67CE">
              <w:rPr>
                <w:vertAlign w:val="superscript"/>
              </w:rPr>
              <w:t>4</w:t>
            </w:r>
            <w:r>
              <w:t xml:space="preserve"> Главным администратором может осуществляться администрирование поступлений по всем статьям, подстатьям, группам подвидов данного вида доходов</w:t>
            </w:r>
          </w:p>
        </w:tc>
      </w:tr>
      <w:tr w:rsidR="00FF67CE" w:rsidTr="00FF67CE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7CE" w:rsidRDefault="00FF67CE" w:rsidP="00D576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7CE" w:rsidRDefault="00FF67CE" w:rsidP="00D576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7CE" w:rsidRDefault="00FF67CE" w:rsidP="00D576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7CE" w:rsidRDefault="00FF67CE" w:rsidP="00D576B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67CE" w:rsidTr="00FF67CE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7CE" w:rsidRDefault="00FF67CE" w:rsidP="00D576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7CE" w:rsidRDefault="00FF67CE" w:rsidP="00D576B3"/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7CE" w:rsidRDefault="00FF67CE" w:rsidP="00D576B3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7CE" w:rsidRDefault="00FF67CE" w:rsidP="00D576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FF67CE" w:rsidTr="00FF67CE">
        <w:trPr>
          <w:cantSplit/>
        </w:trPr>
        <w:tc>
          <w:tcPr>
            <w:tcW w:w="10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7CE" w:rsidRDefault="00FF67CE" w:rsidP="00D576B3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7CE" w:rsidRDefault="00FF67CE" w:rsidP="00D576B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67CE" w:rsidTr="00FF67CE">
        <w:trPr>
          <w:cantSplit/>
        </w:trPr>
        <w:tc>
          <w:tcPr>
            <w:tcW w:w="10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7CE" w:rsidRDefault="00FF67CE" w:rsidP="00D576B3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7CE" w:rsidRDefault="00FF67CE" w:rsidP="00D576B3">
            <w:pPr>
              <w:jc w:val="right"/>
            </w:pPr>
          </w:p>
        </w:tc>
      </w:tr>
      <w:tr w:rsidR="00FF67CE" w:rsidTr="00FF67CE">
        <w:trPr>
          <w:cantSplit/>
        </w:trPr>
        <w:tc>
          <w:tcPr>
            <w:tcW w:w="4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7CE" w:rsidRDefault="00FF67CE" w:rsidP="00D576B3"/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7CE" w:rsidRDefault="00FF67CE" w:rsidP="00D576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7CE" w:rsidRDefault="00FF67CE" w:rsidP="00D576B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F67CE" w:rsidRPr="007006E8" w:rsidRDefault="00FF67CE" w:rsidP="00FF67CE"/>
    <w:p w:rsidR="00E2598B" w:rsidRPr="00FF67CE" w:rsidRDefault="00E2598B" w:rsidP="00FF67CE"/>
    <w:sectPr w:rsidR="00E2598B" w:rsidRPr="00FF67CE" w:rsidSect="00FF67CE">
      <w:headerReference w:type="even" r:id="rId7"/>
      <w:headerReference w:type="default" r:id="rId8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2B34" w:rsidRDefault="00B52B34" w:rsidP="00FF67CE">
      <w:r>
        <w:separator/>
      </w:r>
    </w:p>
  </w:endnote>
  <w:endnote w:type="continuationSeparator" w:id="1">
    <w:p w:rsidR="00B52B34" w:rsidRDefault="00B52B34" w:rsidP="00FF67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2B34" w:rsidRDefault="00B52B34" w:rsidP="00FF67CE">
      <w:r>
        <w:separator/>
      </w:r>
    </w:p>
  </w:footnote>
  <w:footnote w:type="continuationSeparator" w:id="1">
    <w:p w:rsidR="00B52B34" w:rsidRDefault="00B52B34" w:rsidP="00FF67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7CE" w:rsidRDefault="004F655C" w:rsidP="00D35F38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FF67C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F67CE" w:rsidRDefault="00FF67C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7CE" w:rsidRDefault="004F655C" w:rsidP="00D35F38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FF67CE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30BB7">
      <w:rPr>
        <w:rStyle w:val="a9"/>
        <w:noProof/>
      </w:rPr>
      <w:t>2</w:t>
    </w:r>
    <w:r>
      <w:rPr>
        <w:rStyle w:val="a9"/>
      </w:rPr>
      <w:fldChar w:fldCharType="end"/>
    </w:r>
  </w:p>
  <w:p w:rsidR="00FF67CE" w:rsidRDefault="00FF67C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FF67CE"/>
    <w:rsid w:val="00030BB7"/>
    <w:rsid w:val="001249DF"/>
    <w:rsid w:val="002C3F39"/>
    <w:rsid w:val="0034053A"/>
    <w:rsid w:val="004F655C"/>
    <w:rsid w:val="006808C6"/>
    <w:rsid w:val="00777C78"/>
    <w:rsid w:val="00A24CAF"/>
    <w:rsid w:val="00B52B34"/>
    <w:rsid w:val="00B912FD"/>
    <w:rsid w:val="00E2598B"/>
    <w:rsid w:val="00F6400A"/>
    <w:rsid w:val="00FF6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F67C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F67CE"/>
    <w:rPr>
      <w:color w:val="800080"/>
      <w:u w:val="single"/>
    </w:rPr>
  </w:style>
  <w:style w:type="paragraph" w:customStyle="1" w:styleId="xl64">
    <w:name w:val="xl64"/>
    <w:basedOn w:val="a"/>
    <w:rsid w:val="00FF67CE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FF67CE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rsid w:val="00FF67CE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FF67CE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8">
    <w:name w:val="xl68"/>
    <w:basedOn w:val="a"/>
    <w:rsid w:val="00FF67CE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FF67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FF67CE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FF67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FF67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FF67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FF67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FF67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FF67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FF67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FF67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FF67CE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FF67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FF67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FF67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FF67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FF67CE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FF67CE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rsid w:val="00FF67CE"/>
    <w:pP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rsid w:val="00FF67CE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FF67C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F67CE"/>
  </w:style>
  <w:style w:type="paragraph" w:styleId="a7">
    <w:name w:val="footer"/>
    <w:basedOn w:val="a"/>
    <w:link w:val="a8"/>
    <w:uiPriority w:val="99"/>
    <w:semiHidden/>
    <w:unhideWhenUsed/>
    <w:rsid w:val="00FF67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F67CE"/>
  </w:style>
  <w:style w:type="character" w:styleId="a9">
    <w:name w:val="page number"/>
    <w:basedOn w:val="a0"/>
    <w:uiPriority w:val="99"/>
    <w:semiHidden/>
    <w:unhideWhenUsed/>
    <w:rsid w:val="00FF67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K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10</TotalTime>
  <Pages>18</Pages>
  <Words>6610</Words>
  <Characters>37683</Characters>
  <Application>Microsoft Office Word</Application>
  <DocSecurity>0</DocSecurity>
  <Lines>314</Lines>
  <Paragraphs>88</Paragraphs>
  <ScaleCrop>false</ScaleCrop>
  <Company/>
  <LinksUpToDate>false</LinksUpToDate>
  <CharactersWithSpaces>44205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MAKAROVAVA</dc:creator>
  <cp:lastModifiedBy>Ivanovads</cp:lastModifiedBy>
  <cp:revision>3</cp:revision>
  <dcterms:created xsi:type="dcterms:W3CDTF">2019-04-24T13:33:00Z</dcterms:created>
  <dcterms:modified xsi:type="dcterms:W3CDTF">2019-04-25T11:53:00Z</dcterms:modified>
</cp:coreProperties>
</file>